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"/>
        <w:gridCol w:w="1280"/>
        <w:gridCol w:w="940"/>
        <w:gridCol w:w="180"/>
        <w:gridCol w:w="1698"/>
        <w:gridCol w:w="2967"/>
        <w:gridCol w:w="2475"/>
        <w:gridCol w:w="105"/>
        <w:gridCol w:w="425"/>
      </w:tblGrid>
      <w:tr w:rsidR="00BF7C63" w:rsidRPr="003978B6">
        <w:trPr>
          <w:gridBefore w:val="1"/>
          <w:wBefore w:w="10" w:type="dxa"/>
          <w:tblCellSpacing w:w="0" w:type="dxa"/>
        </w:trPr>
        <w:tc>
          <w:tcPr>
            <w:tcW w:w="2220" w:type="dxa"/>
            <w:gridSpan w:val="2"/>
            <w:vAlign w:val="center"/>
          </w:tcPr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0" w:type="dxa"/>
            <w:gridSpan w:val="6"/>
            <w:vAlign w:val="center"/>
          </w:tcPr>
          <w:p w:rsidR="00BF7C63" w:rsidRPr="00BC6ECE" w:rsidRDefault="00BF7C63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                                           </w:t>
            </w:r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6</w:t>
            </w:r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</w:p>
        </w:tc>
      </w:tr>
      <w:tr w:rsidR="00BF7C63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BF7C63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F7C63" w:rsidRPr="00A63514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F7C63" w:rsidRPr="00B2123D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ДЕКЛАРАЦИЯ-СПИСЪК</w:t>
            </w:r>
          </w:p>
          <w:p w:rsidR="00BF7C63" w:rsidRPr="00B2123D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технически лица</w:t>
            </w: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които участникът ще използва за изпълнение на </w:t>
            </w:r>
          </w:p>
          <w:p w:rsidR="00BF7C63" w:rsidRPr="003978B6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обществената поръчка</w:t>
            </w:r>
          </w:p>
        </w:tc>
      </w:tr>
      <w:tr w:rsidR="00BF7C63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BF7C63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Подписаният/ата .......................................................................................................................</w:t>
            </w:r>
          </w:p>
        </w:tc>
      </w:tr>
      <w:tr w:rsidR="00BF7C63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BF7C63" w:rsidRPr="00BC6ECE" w:rsidRDefault="00BF7C63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BF7C63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 .........................................................................................</w:t>
            </w:r>
          </w:p>
        </w:tc>
      </w:tr>
      <w:tr w:rsidR="00BF7C63" w:rsidRPr="000C1705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BF7C63" w:rsidRPr="00004B77" w:rsidRDefault="00BF7C63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</w:t>
            </w:r>
            <w:r w:rsidRPr="00004B77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BF7C63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BF7C63" w:rsidRPr="00004B77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.....................................................................................................................</w:t>
            </w:r>
          </w:p>
        </w:tc>
      </w:tr>
      <w:tr w:rsidR="00BF7C63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BF7C63" w:rsidRPr="00C4361E" w:rsidRDefault="00BF7C63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BC6ECE">
              <w:rPr>
                <w:rFonts w:ascii="Times New Roman" w:hAnsi="Times New Roman" w:cs="Times New Roman"/>
                <w:i/>
                <w:iCs/>
              </w:rPr>
              <w:t>длъжност)</w:t>
            </w:r>
          </w:p>
        </w:tc>
      </w:tr>
      <w:tr w:rsidR="00BF7C63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..................................................................................................................................................</w:t>
            </w:r>
          </w:p>
        </w:tc>
      </w:tr>
      <w:tr w:rsidR="00BF7C63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BF7C63" w:rsidRPr="00BC6ECE" w:rsidRDefault="00BF7C63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BF7C63" w:rsidRPr="000C1705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BF7C63" w:rsidRPr="000C1705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C63" w:rsidRPr="00C102DF" w:rsidRDefault="00BF7C63" w:rsidP="00C102DF">
            <w:pPr>
              <w:pStyle w:val="Header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102DF">
              <w:rPr>
                <w:rFonts w:ascii="Times New Roman" w:hAnsi="Times New Roman" w:cs="Times New Roman"/>
                <w:sz w:val="24"/>
                <w:szCs w:val="24"/>
              </w:rPr>
              <w:t>ЕИК/БУЛСТАТ .................................................. – участник в процедура за възлагане на обществена поръчка с предмет:</w:t>
            </w:r>
            <w:r w:rsidRPr="00C102DF">
              <w:rPr>
                <w:rFonts w:ascii="Times New Roman" w:hAnsi="Times New Roman" w:cs="Times New Roman"/>
              </w:rPr>
              <w:t xml:space="preserve"> </w:t>
            </w:r>
            <w:r w:rsidRPr="00C102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C102DF">
              <w:rPr>
                <w:rFonts w:ascii="Times New Roman" w:hAnsi="Times New Roman" w:cs="Times New Roman"/>
                <w:sz w:val="24"/>
                <w:szCs w:val="24"/>
              </w:rPr>
              <w:t>Допълнителн</w:t>
            </w:r>
            <w:r w:rsidRPr="00C102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C102DF">
              <w:rPr>
                <w:rFonts w:ascii="Times New Roman" w:hAnsi="Times New Roman" w:cs="Times New Roman"/>
                <w:sz w:val="24"/>
                <w:szCs w:val="24"/>
              </w:rPr>
              <w:t xml:space="preserve"> СМР на </w:t>
            </w:r>
            <w:r w:rsidRPr="00C102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улична мрежа в гр. Искър”</w:t>
            </w:r>
            <w:r w:rsidRPr="00C102DF">
              <w:rPr>
                <w:rFonts w:ascii="Times New Roman" w:hAnsi="Times New Roman" w:cs="Times New Roman"/>
                <w:sz w:val="24"/>
                <w:szCs w:val="24"/>
              </w:rPr>
              <w:t>, заявяваме:</w:t>
            </w:r>
          </w:p>
          <w:p w:rsidR="00BF7C63" w:rsidRPr="000C1705" w:rsidRDefault="00BF7C63" w:rsidP="00775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F7C63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BF7C63" w:rsidRDefault="00BF7C63" w:rsidP="00140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 лица</w:t>
            </w: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, с които предлагаме да изпълним обществената поръчка в съответствие</w:t>
            </w:r>
          </w:p>
          <w:p w:rsidR="00BF7C63" w:rsidRPr="00C4361E" w:rsidRDefault="00BF7C63" w:rsidP="00140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с изискванията на възложителя, са:</w:t>
            </w:r>
          </w:p>
        </w:tc>
      </w:tr>
      <w:tr w:rsidR="00BF7C63" w:rsidRPr="000C1705">
        <w:trPr>
          <w:gridAfter w:val="2"/>
          <w:wAfter w:w="530" w:type="dxa"/>
          <w:tblCellSpacing w:w="0" w:type="dxa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C63" w:rsidRPr="003978B6" w:rsidRDefault="00BF7C63" w:rsidP="00397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F7C63" w:rsidRPr="00004B77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 лица</w:t>
            </w:r>
          </w:p>
          <w:p w:rsidR="00BF7C63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(трите имена)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-</w:t>
            </w:r>
          </w:p>
          <w:p w:rsidR="00BF7C63" w:rsidRPr="00004B77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E15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позиция в екипа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F7C63" w:rsidRPr="00004B77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F7C63" w:rsidRPr="00004B77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Образование </w:t>
            </w:r>
          </w:p>
          <w:p w:rsidR="00BF7C63" w:rsidRPr="00004B77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C63" w:rsidRPr="00004B77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F7C63" w:rsidRPr="00004B77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Професионална квалификация </w:t>
            </w:r>
          </w:p>
          <w:p w:rsidR="00BF7C63" w:rsidRPr="00004B77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(направление, година на придобиване, № на издадения документ, издател)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C63" w:rsidRPr="00004B77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F7C63" w:rsidRPr="00004B77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Професионален опит в областта на ……………………. </w:t>
            </w:r>
          </w:p>
          <w:p w:rsidR="00BF7C63" w:rsidRPr="00004B77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(месторабота, период, длъжност, основни функции)</w:t>
            </w:r>
          </w:p>
        </w:tc>
      </w:tr>
      <w:tr w:rsidR="00BF7C63" w:rsidRPr="00C4361E">
        <w:trPr>
          <w:gridAfter w:val="2"/>
          <w:wAfter w:w="530" w:type="dxa"/>
          <w:trHeight w:val="484"/>
          <w:tblCellSpacing w:w="0" w:type="dxa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C63" w:rsidRPr="00004B77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C63" w:rsidRPr="00C4361E">
        <w:trPr>
          <w:gridAfter w:val="2"/>
          <w:wAfter w:w="530" w:type="dxa"/>
          <w:tblCellSpacing w:w="0" w:type="dxa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C63" w:rsidRPr="006A0B85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C63" w:rsidRPr="000C1705">
        <w:trPr>
          <w:gridAfter w:val="2"/>
          <w:wAfter w:w="530" w:type="dxa"/>
          <w:trHeight w:val="1439"/>
          <w:tblCellSpacing w:w="0" w:type="dxa"/>
        </w:trPr>
        <w:tc>
          <w:tcPr>
            <w:tcW w:w="955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7C63" w:rsidRDefault="00BF7C63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r w:rsidRPr="00BC6EC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 През целия период на изпълнение на обществената поръчка, ако същата ни бъде възложена, ще осигурим участие на посочените по-горе експерти.</w:t>
            </w:r>
          </w:p>
          <w:p w:rsidR="00BF7C63" w:rsidRPr="00BC6ECE" w:rsidRDefault="00BF7C63" w:rsidP="009A5198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</w:t>
            </w:r>
            <w:r w:rsidRPr="00BC6EC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Известна ми е отговорността по чл. 313 от Наказателния кодекс за посочване на неверни данни.</w:t>
            </w:r>
          </w:p>
        </w:tc>
      </w:tr>
      <w:tr w:rsidR="00BF7C63" w:rsidRPr="00C4361E">
        <w:trPr>
          <w:gridBefore w:val="1"/>
          <w:gridAfter w:val="1"/>
          <w:wBefore w:w="10" w:type="dxa"/>
          <w:wAfter w:w="425" w:type="dxa"/>
          <w:trHeight w:val="360"/>
          <w:tblCellSpacing w:w="0" w:type="dxa"/>
        </w:trPr>
        <w:tc>
          <w:tcPr>
            <w:tcW w:w="2400" w:type="dxa"/>
            <w:gridSpan w:val="3"/>
            <w:vAlign w:val="center"/>
          </w:tcPr>
          <w:p w:rsidR="00BF7C63" w:rsidRPr="00C4361E" w:rsidRDefault="00BF7C63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7245" w:type="dxa"/>
            <w:gridSpan w:val="4"/>
            <w:vAlign w:val="center"/>
          </w:tcPr>
          <w:p w:rsidR="00BF7C63" w:rsidRDefault="00BF7C63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F7C63" w:rsidRDefault="00BF7C63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F7C63" w:rsidRDefault="00BF7C63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F7C63" w:rsidRPr="00C4361E" w:rsidRDefault="00BF7C63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.........................../ ............................/ ............................</w:t>
            </w:r>
          </w:p>
        </w:tc>
      </w:tr>
      <w:tr w:rsidR="00BF7C63" w:rsidRPr="00C4361E">
        <w:trPr>
          <w:gridBefore w:val="1"/>
          <w:gridAfter w:val="1"/>
          <w:wBefore w:w="10" w:type="dxa"/>
          <w:wAfter w:w="425" w:type="dxa"/>
          <w:trHeight w:val="80"/>
          <w:tblCellSpacing w:w="0" w:type="dxa"/>
        </w:trPr>
        <w:tc>
          <w:tcPr>
            <w:tcW w:w="2400" w:type="dxa"/>
            <w:gridSpan w:val="3"/>
            <w:vAlign w:val="center"/>
          </w:tcPr>
          <w:p w:rsidR="00BF7C63" w:rsidRPr="00C4361E" w:rsidRDefault="00BF7C63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7245" w:type="dxa"/>
            <w:gridSpan w:val="4"/>
            <w:vAlign w:val="center"/>
          </w:tcPr>
          <w:p w:rsidR="00BF7C63" w:rsidRPr="00C4361E" w:rsidRDefault="00BF7C63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</w:t>
            </w:r>
          </w:p>
        </w:tc>
      </w:tr>
      <w:tr w:rsidR="00BF7C63" w:rsidRPr="00C4361E">
        <w:trPr>
          <w:gridBefore w:val="1"/>
          <w:gridAfter w:val="1"/>
          <w:wBefore w:w="10" w:type="dxa"/>
          <w:wAfter w:w="425" w:type="dxa"/>
          <w:tblCellSpacing w:w="0" w:type="dxa"/>
        </w:trPr>
        <w:tc>
          <w:tcPr>
            <w:tcW w:w="2400" w:type="dxa"/>
            <w:gridSpan w:val="3"/>
            <w:vAlign w:val="center"/>
          </w:tcPr>
          <w:p w:rsidR="00BF7C63" w:rsidRDefault="00BF7C63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 (и печат)</w:t>
            </w:r>
          </w:p>
          <w:p w:rsidR="00BF7C63" w:rsidRPr="00ED11D4" w:rsidRDefault="00BF7C63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gridSpan w:val="4"/>
            <w:vAlign w:val="center"/>
          </w:tcPr>
          <w:p w:rsidR="00BF7C63" w:rsidRPr="00C4361E" w:rsidRDefault="00BF7C63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</w:t>
            </w:r>
          </w:p>
        </w:tc>
      </w:tr>
      <w:tr w:rsidR="00BF7C63" w:rsidRPr="00C4361E">
        <w:trPr>
          <w:gridBefore w:val="1"/>
          <w:gridAfter w:val="1"/>
          <w:wBefore w:w="10" w:type="dxa"/>
          <w:wAfter w:w="425" w:type="dxa"/>
          <w:trHeight w:val="63"/>
          <w:tblCellSpacing w:w="0" w:type="dxa"/>
        </w:trPr>
        <w:tc>
          <w:tcPr>
            <w:tcW w:w="2400" w:type="dxa"/>
            <w:gridSpan w:val="3"/>
            <w:vAlign w:val="center"/>
          </w:tcPr>
          <w:p w:rsidR="00BF7C63" w:rsidRPr="00ED11D4" w:rsidRDefault="00BF7C63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gridSpan w:val="4"/>
            <w:vAlign w:val="center"/>
          </w:tcPr>
          <w:p w:rsidR="00BF7C63" w:rsidRPr="00C4361E" w:rsidRDefault="00BF7C6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7C63" w:rsidRDefault="00BF7C63" w:rsidP="009A5198">
      <w:pPr>
        <w:rPr>
          <w:rFonts w:cs="Times New Roman"/>
          <w:lang w:val="bg-BG"/>
        </w:rPr>
      </w:pPr>
    </w:p>
    <w:sectPr w:rsidR="00BF7C63" w:rsidSect="009A5198">
      <w:headerReference w:type="default" r:id="rId6"/>
      <w:pgSz w:w="12240" w:h="15840"/>
      <w:pgMar w:top="925" w:right="1440" w:bottom="180" w:left="1440" w:header="36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C63" w:rsidRDefault="00BF7C6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F7C63" w:rsidRDefault="00BF7C6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C63" w:rsidRDefault="00BF7C6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F7C63" w:rsidRDefault="00BF7C6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C63" w:rsidRPr="00C102DF" w:rsidRDefault="00BF7C63" w:rsidP="00C102DF">
    <w:pPr>
      <w:pStyle w:val="Header"/>
      <w:jc w:val="center"/>
      <w:rPr>
        <w:rFonts w:cs="Times New Roman"/>
      </w:rPr>
    </w:pPr>
    <w:r w:rsidRPr="00C102DF">
      <w:rPr>
        <w:rFonts w:ascii="Times New Roman" w:hAnsi="Times New Roman" w:cs="Times New Roman"/>
        <w:sz w:val="24"/>
        <w:szCs w:val="24"/>
      </w:rPr>
      <w:t xml:space="preserve">Открита процедура за възлагане на обществена поръчка с предмет: </w:t>
    </w:r>
    <w:r w:rsidRPr="00C102DF">
      <w:rPr>
        <w:rFonts w:ascii="Times New Roman" w:hAnsi="Times New Roman" w:cs="Times New Roman"/>
        <w:sz w:val="24"/>
        <w:szCs w:val="24"/>
        <w:lang w:val="bg-BG"/>
      </w:rPr>
      <w:t>„</w:t>
    </w:r>
    <w:r w:rsidRPr="00C102DF">
      <w:rPr>
        <w:rFonts w:ascii="Times New Roman" w:hAnsi="Times New Roman" w:cs="Times New Roman"/>
        <w:sz w:val="24"/>
        <w:szCs w:val="24"/>
      </w:rPr>
      <w:t>Допълнителн</w:t>
    </w:r>
    <w:r w:rsidRPr="00C102DF">
      <w:rPr>
        <w:rFonts w:ascii="Times New Roman" w:hAnsi="Times New Roman" w:cs="Times New Roman"/>
        <w:sz w:val="24"/>
        <w:szCs w:val="24"/>
        <w:lang w:val="bg-BG"/>
      </w:rPr>
      <w:t>и</w:t>
    </w:r>
    <w:r w:rsidRPr="00C102DF">
      <w:rPr>
        <w:rFonts w:ascii="Times New Roman" w:hAnsi="Times New Roman" w:cs="Times New Roman"/>
        <w:sz w:val="24"/>
        <w:szCs w:val="24"/>
      </w:rPr>
      <w:t xml:space="preserve"> СМР на </w:t>
    </w:r>
    <w:r w:rsidRPr="00C102DF">
      <w:rPr>
        <w:rFonts w:ascii="Times New Roman" w:hAnsi="Times New Roman" w:cs="Times New Roman"/>
        <w:sz w:val="24"/>
        <w:szCs w:val="24"/>
        <w:lang w:val="bg-BG"/>
      </w:rPr>
      <w:t>улична мрежа в гр. Искър”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4B77"/>
    <w:rsid w:val="00022616"/>
    <w:rsid w:val="00024A5D"/>
    <w:rsid w:val="00025269"/>
    <w:rsid w:val="00030E3B"/>
    <w:rsid w:val="00042ABA"/>
    <w:rsid w:val="00082D32"/>
    <w:rsid w:val="000B7393"/>
    <w:rsid w:val="000C1705"/>
    <w:rsid w:val="000E2F6A"/>
    <w:rsid w:val="00104C44"/>
    <w:rsid w:val="00115FEB"/>
    <w:rsid w:val="00140E3C"/>
    <w:rsid w:val="001574E5"/>
    <w:rsid w:val="00191AAF"/>
    <w:rsid w:val="001C4D40"/>
    <w:rsid w:val="00204B78"/>
    <w:rsid w:val="002768F4"/>
    <w:rsid w:val="002A3725"/>
    <w:rsid w:val="002B30C3"/>
    <w:rsid w:val="002C5EFB"/>
    <w:rsid w:val="002E200E"/>
    <w:rsid w:val="003640AE"/>
    <w:rsid w:val="00365A43"/>
    <w:rsid w:val="00375D16"/>
    <w:rsid w:val="0039260B"/>
    <w:rsid w:val="003978B6"/>
    <w:rsid w:val="003A3ED8"/>
    <w:rsid w:val="003E238A"/>
    <w:rsid w:val="003F0789"/>
    <w:rsid w:val="00402E5C"/>
    <w:rsid w:val="004B34E5"/>
    <w:rsid w:val="004B379B"/>
    <w:rsid w:val="004D1211"/>
    <w:rsid w:val="004E05B4"/>
    <w:rsid w:val="004E745B"/>
    <w:rsid w:val="00510224"/>
    <w:rsid w:val="00517DB0"/>
    <w:rsid w:val="00525117"/>
    <w:rsid w:val="005A7A38"/>
    <w:rsid w:val="005B1729"/>
    <w:rsid w:val="00616FC6"/>
    <w:rsid w:val="0063092A"/>
    <w:rsid w:val="00647B21"/>
    <w:rsid w:val="00653FD3"/>
    <w:rsid w:val="006A0B85"/>
    <w:rsid w:val="006B0D5D"/>
    <w:rsid w:val="006B61D4"/>
    <w:rsid w:val="00735457"/>
    <w:rsid w:val="007457FE"/>
    <w:rsid w:val="00757A81"/>
    <w:rsid w:val="0077116A"/>
    <w:rsid w:val="00775DF9"/>
    <w:rsid w:val="007A6461"/>
    <w:rsid w:val="007B75D8"/>
    <w:rsid w:val="00817EC3"/>
    <w:rsid w:val="00895FF4"/>
    <w:rsid w:val="008C2ACA"/>
    <w:rsid w:val="00903089"/>
    <w:rsid w:val="00907F25"/>
    <w:rsid w:val="009127EA"/>
    <w:rsid w:val="00914CF4"/>
    <w:rsid w:val="009348E1"/>
    <w:rsid w:val="009522F4"/>
    <w:rsid w:val="009A5198"/>
    <w:rsid w:val="009B794D"/>
    <w:rsid w:val="009C4E85"/>
    <w:rsid w:val="00A0389D"/>
    <w:rsid w:val="00A135AB"/>
    <w:rsid w:val="00A16888"/>
    <w:rsid w:val="00A23B71"/>
    <w:rsid w:val="00A2407B"/>
    <w:rsid w:val="00A24FCA"/>
    <w:rsid w:val="00A47E5B"/>
    <w:rsid w:val="00A63514"/>
    <w:rsid w:val="00A74448"/>
    <w:rsid w:val="00A83BF8"/>
    <w:rsid w:val="00AA22DB"/>
    <w:rsid w:val="00AE152B"/>
    <w:rsid w:val="00B20EE7"/>
    <w:rsid w:val="00B2123D"/>
    <w:rsid w:val="00B3211E"/>
    <w:rsid w:val="00B96649"/>
    <w:rsid w:val="00B96870"/>
    <w:rsid w:val="00BC6ECE"/>
    <w:rsid w:val="00BF7C63"/>
    <w:rsid w:val="00C102DF"/>
    <w:rsid w:val="00C20606"/>
    <w:rsid w:val="00C4361E"/>
    <w:rsid w:val="00C75450"/>
    <w:rsid w:val="00D12EE9"/>
    <w:rsid w:val="00D601CE"/>
    <w:rsid w:val="00D64345"/>
    <w:rsid w:val="00D75CA2"/>
    <w:rsid w:val="00DB617D"/>
    <w:rsid w:val="00E1151C"/>
    <w:rsid w:val="00EB68C5"/>
    <w:rsid w:val="00ED11D4"/>
    <w:rsid w:val="00F03542"/>
    <w:rsid w:val="00F139AC"/>
    <w:rsid w:val="00F20AAC"/>
    <w:rsid w:val="00F5544A"/>
    <w:rsid w:val="00FA1715"/>
    <w:rsid w:val="00FE5C52"/>
    <w:rsid w:val="00FE6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link w:val="Char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12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127EA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B212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127EA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4B34E5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4B34E5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CharChar4">
    <w:name w:val="Char Char4"/>
    <w:uiPriority w:val="99"/>
    <w:locked/>
    <w:rsid w:val="003F0789"/>
    <w:rPr>
      <w:sz w:val="24"/>
      <w:szCs w:val="24"/>
    </w:rPr>
  </w:style>
  <w:style w:type="character" w:customStyle="1" w:styleId="CharChar41">
    <w:name w:val="Char Char41"/>
    <w:uiPriority w:val="99"/>
    <w:rsid w:val="000E2F6A"/>
    <w:rPr>
      <w:sz w:val="24"/>
      <w:szCs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0E2F6A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0C1705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0C1705"/>
    <w:rPr>
      <w:sz w:val="24"/>
      <w:szCs w:val="24"/>
    </w:rPr>
  </w:style>
  <w:style w:type="character" w:customStyle="1" w:styleId="CharChar42">
    <w:name w:val="Char Char42"/>
    <w:uiPriority w:val="99"/>
    <w:rsid w:val="00C102DF"/>
    <w:rPr>
      <w:sz w:val="24"/>
      <w:szCs w:val="24"/>
    </w:rPr>
  </w:style>
  <w:style w:type="paragraph" w:customStyle="1" w:styleId="Char1">
    <w:name w:val="Char1"/>
    <w:basedOn w:val="Normal"/>
    <w:link w:val="DefaultParagraphFont"/>
    <w:uiPriority w:val="99"/>
    <w:rsid w:val="00C102DF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83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1</Pages>
  <Words>315</Words>
  <Characters>1799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40</cp:revision>
  <cp:lastPrinted>2015-07-29T14:21:00Z</cp:lastPrinted>
  <dcterms:created xsi:type="dcterms:W3CDTF">2014-12-24T11:46:00Z</dcterms:created>
  <dcterms:modified xsi:type="dcterms:W3CDTF">2015-10-07T13:45:00Z</dcterms:modified>
</cp:coreProperties>
</file>